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5D929CE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034868">
        <w:rPr>
          <w:rStyle w:val="Strong"/>
          <w:rFonts w:asciiTheme="minorHAnsi" w:hAnsiTheme="minorHAnsi" w:cstheme="minorHAnsi"/>
          <w:lang w:val="en-GB"/>
        </w:rPr>
        <w:t>56-G001-25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2F6032AB" w:rsidR="00C44890" w:rsidRPr="00492684" w:rsidRDefault="006F5CB4" w:rsidP="00C44890">
      <w:pPr>
        <w:rPr>
          <w:lang w:val="en-GB"/>
        </w:rPr>
      </w:pPr>
      <w:r>
        <w:rPr>
          <w:lang w:val="en-GB"/>
        </w:rPr>
        <w:t>The Kiribati Land Transport Authority intends to purchase</w:t>
      </w:r>
      <w:r w:rsidR="00600C5C">
        <w:rPr>
          <w:lang w:val="en-GB"/>
        </w:rPr>
        <w:t xml:space="preserve"> 2 new (vehicle) as one</w:t>
      </w:r>
      <w:r>
        <w:rPr>
          <w:lang w:val="en-GB"/>
        </w:rPr>
        <w:t xml:space="preserve"> a new bus for staff transportation given that we used to hire transport, also we need </w:t>
      </w:r>
      <w:r w:rsidR="00600C5C">
        <w:rPr>
          <w:lang w:val="en-GB"/>
        </w:rPr>
        <w:t>1 Subaru Forester Saloon car for CEO transportation. The Kiribati Land Transport Authority need to reduce expenses on transportation</w:t>
      </w:r>
      <w:r w:rsidR="00B7199F">
        <w:rPr>
          <w:lang w:val="en-GB"/>
        </w:rPr>
        <w:t xml:space="preserve"> as we undertake our role to provide transportation for all staff from time to time, also goes to CEO’s transportations have been down for almost 2 years now.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0F4E899F" w:rsidR="002A4740" w:rsidRPr="00492684" w:rsidRDefault="00995760" w:rsidP="00C44890">
      <w:pPr>
        <w:rPr>
          <w:lang w:val="en-GB"/>
        </w:rPr>
      </w:pPr>
      <w:r>
        <w:rPr>
          <w:lang w:val="en-GB"/>
        </w:rPr>
        <w:t>Quotations should be very detailed – show warranty, spare tyre to be included, spare parts can be provided, other relevant details.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241DD408" w:rsidR="00C44890" w:rsidRPr="00492684" w:rsidRDefault="00995760" w:rsidP="00C44890">
      <w:pPr>
        <w:rPr>
          <w:lang w:val="en-GB"/>
        </w:rPr>
      </w:pPr>
      <w:r>
        <w:rPr>
          <w:lang w:val="en-GB"/>
        </w:rPr>
        <w:t>NIL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2EA07E15" w:rsidR="00C44890" w:rsidRPr="00492684" w:rsidRDefault="00995760" w:rsidP="00C44890">
      <w:pPr>
        <w:rPr>
          <w:lang w:val="en-GB"/>
        </w:rPr>
      </w:pPr>
      <w:r>
        <w:rPr>
          <w:lang w:val="en-GB"/>
        </w:rPr>
        <w:t>The goods should be available in Tarawa.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62D698BA" w:rsidR="002A4740" w:rsidRPr="00492684" w:rsidRDefault="0099576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Big bu</w:t>
            </w:r>
            <w:r w:rsidR="00AB55DA">
              <w:rPr>
                <w:lang w:val="en-GB"/>
              </w:rPr>
              <w:t xml:space="preserve">s </w:t>
            </w:r>
            <w:r w:rsidR="00A22222">
              <w:rPr>
                <w:lang w:val="en-GB"/>
              </w:rPr>
              <w:t>(</w:t>
            </w:r>
            <w:proofErr w:type="gramStart"/>
            <w:r w:rsidR="00A22222">
              <w:rPr>
                <w:lang w:val="en-GB"/>
              </w:rPr>
              <w:t>23 Seater</w:t>
            </w:r>
            <w:proofErr w:type="gramEnd"/>
            <w:r w:rsidR="00A22222">
              <w:rPr>
                <w:lang w:val="en-GB"/>
              </w:rPr>
              <w:t xml:space="preserve">, </w:t>
            </w:r>
            <w:proofErr w:type="spellStart"/>
            <w:r w:rsidR="00A22222">
              <w:rPr>
                <w:lang w:val="en-GB"/>
              </w:rPr>
              <w:t>color</w:t>
            </w:r>
            <w:proofErr w:type="spellEnd"/>
            <w:r w:rsidR="00A22222">
              <w:rPr>
                <w:lang w:val="en-GB"/>
              </w:rPr>
              <w:t>, white)</w:t>
            </w:r>
          </w:p>
        </w:tc>
        <w:tc>
          <w:tcPr>
            <w:tcW w:w="1134" w:type="dxa"/>
          </w:tcPr>
          <w:p w14:paraId="352597C6" w14:textId="6725A431" w:rsidR="002A4740" w:rsidRPr="00492684" w:rsidRDefault="0003486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2B73DF0C" w:rsidR="002A4740" w:rsidRPr="00492684" w:rsidRDefault="0099576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Subaru Forester saloon car</w:t>
            </w:r>
            <w:r w:rsidR="00A22222">
              <w:rPr>
                <w:lang w:val="en-GB"/>
              </w:rPr>
              <w:t>:(</w:t>
            </w:r>
            <w:proofErr w:type="spellStart"/>
            <w:r w:rsidR="00A22222">
              <w:rPr>
                <w:lang w:val="en-GB"/>
              </w:rPr>
              <w:t>Color</w:t>
            </w:r>
            <w:proofErr w:type="spellEnd"/>
            <w:r w:rsidR="00A22222">
              <w:rPr>
                <w:lang w:val="en-GB"/>
              </w:rPr>
              <w:t xml:space="preserve"> white)</w:t>
            </w:r>
          </w:p>
        </w:tc>
        <w:tc>
          <w:tcPr>
            <w:tcW w:w="1134" w:type="dxa"/>
          </w:tcPr>
          <w:p w14:paraId="468F09AE" w14:textId="2A18DC45" w:rsidR="002A4740" w:rsidRPr="00492684" w:rsidRDefault="0003486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E4EFA" w14:textId="77777777" w:rsidR="00991AF0" w:rsidRDefault="00991AF0">
      <w:r>
        <w:separator/>
      </w:r>
    </w:p>
  </w:endnote>
  <w:endnote w:type="continuationSeparator" w:id="0">
    <w:p w14:paraId="109F14CF" w14:textId="77777777" w:rsidR="00991AF0" w:rsidRDefault="00991AF0">
      <w:r>
        <w:continuationSeparator/>
      </w:r>
    </w:p>
  </w:endnote>
  <w:endnote w:type="continuationNotice" w:id="1">
    <w:p w14:paraId="6128D459" w14:textId="77777777" w:rsidR="00991AF0" w:rsidRDefault="00991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38C0D" w14:textId="77777777" w:rsidR="00C91920" w:rsidRDefault="00C91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17859A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91920">
      <w:rPr>
        <w:noProof/>
      </w:rPr>
      <w:t>2025-01-24</w:t>
    </w:r>
    <w:r>
      <w:fldChar w:fldCharType="end"/>
    </w:r>
  </w:p>
  <w:p w14:paraId="4C7E2131" w14:textId="77777777" w:rsidR="001A0764" w:rsidRDefault="001A07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A78E2" w14:textId="77777777" w:rsidR="00C91920" w:rsidRDefault="00C91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BFD72" w14:textId="77777777" w:rsidR="00991AF0" w:rsidRDefault="00991AF0">
      <w:r>
        <w:separator/>
      </w:r>
    </w:p>
  </w:footnote>
  <w:footnote w:type="continuationSeparator" w:id="0">
    <w:p w14:paraId="5AB9BB88" w14:textId="77777777" w:rsidR="00991AF0" w:rsidRDefault="00991AF0">
      <w:r>
        <w:continuationSeparator/>
      </w:r>
    </w:p>
  </w:footnote>
  <w:footnote w:type="continuationNotice" w:id="1">
    <w:p w14:paraId="4706AAF4" w14:textId="77777777" w:rsidR="00991AF0" w:rsidRDefault="00991A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FADF4" w14:textId="77777777" w:rsidR="00C91920" w:rsidRDefault="00C91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3E0C49A6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bookmarkStart w:id="10" w:name="_GoBack"/>
    <w:bookmarkEnd w:id="1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EA0BD" w14:textId="77777777" w:rsidR="00C91920" w:rsidRDefault="00C91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868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7AC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5EF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1A55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34C6"/>
    <w:rsid w:val="00404488"/>
    <w:rsid w:val="00405E18"/>
    <w:rsid w:val="00405E93"/>
    <w:rsid w:val="004062F8"/>
    <w:rsid w:val="00411253"/>
    <w:rsid w:val="004130D1"/>
    <w:rsid w:val="00414FA6"/>
    <w:rsid w:val="0041563F"/>
    <w:rsid w:val="004164F3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1CE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0C5C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C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5611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1AF0"/>
    <w:rsid w:val="009921BE"/>
    <w:rsid w:val="00992B69"/>
    <w:rsid w:val="00992F9D"/>
    <w:rsid w:val="0099323C"/>
    <w:rsid w:val="00993409"/>
    <w:rsid w:val="009941A9"/>
    <w:rsid w:val="00995760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222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5DA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99F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920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C36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01E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B11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F772FD-9A67-492D-9913-8D317177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178</Words>
  <Characters>956</Characters>
  <Application>Microsoft Office Word</Application>
  <DocSecurity>0</DocSecurity>
  <Lines>51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3</cp:revision>
  <cp:lastPrinted>2013-10-18T08:32:00Z</cp:lastPrinted>
  <dcterms:created xsi:type="dcterms:W3CDTF">2025-01-23T22:23:00Z</dcterms:created>
  <dcterms:modified xsi:type="dcterms:W3CDTF">2025-01-23T22:29:00Z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6cd48f61b0e30f782e82b7239cde35ee9626860a81a718c397d6b754d0ba8eda</vt:lpwstr>
  </property>
</Properties>
</file>